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39F4" w14:textId="77777777" w:rsidR="000B3631" w:rsidRDefault="000B363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83061D" w14:textId="1588CC44" w:rsidR="00F36723" w:rsidRPr="00956605" w:rsidRDefault="00F36723" w:rsidP="00F367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6605">
        <w:rPr>
          <w:b/>
          <w:noProof/>
          <w:sz w:val="24"/>
        </w:rPr>
        <w:t>3GPP TSG SA WG4 116-e Meeting</w:t>
      </w:r>
      <w:r w:rsidRPr="00956605">
        <w:rPr>
          <w:b/>
          <w:noProof/>
          <w:sz w:val="24"/>
        </w:rPr>
        <w:tab/>
        <w:t xml:space="preserve">                                                S4-2114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</w:p>
    <w:p w14:paraId="48A591C9" w14:textId="248E33CB" w:rsidR="006A45BA" w:rsidRPr="006A45BA" w:rsidRDefault="00F36723" w:rsidP="00F367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6605">
        <w:rPr>
          <w:b/>
          <w:noProof/>
          <w:sz w:val="24"/>
        </w:rPr>
        <w:t>10th - 19th November 2021</w:t>
      </w:r>
      <w:r w:rsidR="0033027D" w:rsidRPr="0033027D">
        <w:rPr>
          <w:b/>
          <w:noProof/>
          <w:sz w:val="24"/>
        </w:rPr>
        <w:tab/>
      </w:r>
    </w:p>
    <w:p w14:paraId="12D694B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4D137835" w14:textId="53D8D5AB" w:rsidR="00AE25BF" w:rsidRPr="00546610" w:rsidRDefault="00AE25BF" w:rsidP="00D2289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46610">
        <w:rPr>
          <w:rFonts w:ascii="Arial" w:eastAsia="Batang" w:hAnsi="Arial"/>
          <w:b/>
          <w:lang w:val="en-US" w:eastAsia="zh-CN"/>
        </w:rPr>
        <w:t>Source:</w:t>
      </w:r>
      <w:r w:rsidRPr="00546610">
        <w:rPr>
          <w:rFonts w:ascii="Arial" w:eastAsia="Batang" w:hAnsi="Arial"/>
          <w:b/>
          <w:lang w:val="en-US" w:eastAsia="zh-CN"/>
        </w:rPr>
        <w:tab/>
      </w:r>
      <w:r w:rsidR="00F36723">
        <w:rPr>
          <w:rFonts w:ascii="Arial" w:eastAsia="Batang" w:hAnsi="Arial"/>
          <w:b/>
          <w:lang w:val="en-US" w:eastAsia="zh-CN"/>
        </w:rPr>
        <w:t>3GPP SA4 Leadership</w:t>
      </w:r>
      <w:r w:rsidR="00D22898" w:rsidRPr="00546610">
        <w:rPr>
          <w:rFonts w:ascii="Arial" w:eastAsia="Batang" w:hAnsi="Arial"/>
          <w:b/>
          <w:lang w:val="en-US" w:eastAsia="zh-CN"/>
        </w:rPr>
        <w:t xml:space="preserve">         </w:t>
      </w:r>
    </w:p>
    <w:p w14:paraId="7EF779A5" w14:textId="729BFB4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36723">
        <w:rPr>
          <w:rFonts w:ascii="Arial" w:eastAsia="Batang" w:hAnsi="Arial" w:cs="Arial"/>
          <w:b/>
          <w:lang w:eastAsia="zh-CN"/>
        </w:rPr>
        <w:t>3GPP SA4 presentation to 2021 World Conference on VR Industry</w:t>
      </w:r>
    </w:p>
    <w:p w14:paraId="77029A76" w14:textId="0625B22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F36723">
        <w:rPr>
          <w:rFonts w:ascii="Arial" w:eastAsia="Batang" w:hAnsi="Arial"/>
          <w:b/>
          <w:lang w:eastAsia="zh-CN"/>
        </w:rPr>
        <w:t>Information</w:t>
      </w:r>
    </w:p>
    <w:p w14:paraId="39EC93E2" w14:textId="48CBED6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6A93">
        <w:rPr>
          <w:rFonts w:ascii="Arial" w:eastAsia="Batang" w:hAnsi="Arial"/>
          <w:b/>
          <w:lang w:eastAsia="zh-CN"/>
        </w:rPr>
        <w:t>6</w:t>
      </w:r>
    </w:p>
    <w:p w14:paraId="47498ACD" w14:textId="0929AE29" w:rsidR="008A76FD" w:rsidRPr="00546610" w:rsidRDefault="008A76FD" w:rsidP="00FC3B6D">
      <w:pPr>
        <w:ind w:right="-99"/>
        <w:rPr>
          <w:lang w:val="fr-FR"/>
        </w:rPr>
      </w:pPr>
    </w:p>
    <w:p w14:paraId="3ECAE57C" w14:textId="04F7DE43" w:rsidR="00F36723" w:rsidRPr="00F36723" w:rsidRDefault="00F36723" w:rsidP="00F36723">
      <w:pPr>
        <w:rPr>
          <w:lang w:val="en-US"/>
        </w:rPr>
      </w:pPr>
      <w:r w:rsidRPr="00F36723">
        <w:rPr>
          <w:lang w:val="en-US"/>
        </w:rPr>
        <w:t xml:space="preserve">The World Conference on the VR Industry kicked </w:t>
      </w:r>
      <w:r>
        <w:rPr>
          <w:lang w:val="en-US"/>
        </w:rPr>
        <w:t xml:space="preserve">was held on </w:t>
      </w:r>
      <w:r w:rsidRPr="00F36723">
        <w:rPr>
          <w:lang w:val="en-US"/>
        </w:rPr>
        <w:t>October 19</w:t>
      </w:r>
      <w:r w:rsidRPr="00F36723">
        <w:rPr>
          <w:vertAlign w:val="superscript"/>
          <w:lang w:val="en-US"/>
        </w:rPr>
        <w:t>th</w:t>
      </w:r>
      <w:r w:rsidRPr="00F36723">
        <w:rPr>
          <w:lang w:val="en-US"/>
        </w:rPr>
        <w:t>-20</w:t>
      </w:r>
      <w:r w:rsidRPr="00F36723">
        <w:rPr>
          <w:vertAlign w:val="superscript"/>
          <w:lang w:val="en-US"/>
        </w:rPr>
        <w:t>th</w:t>
      </w:r>
      <w:r w:rsidRPr="00F36723">
        <w:rPr>
          <w:lang w:val="en-US"/>
        </w:rPr>
        <w:t xml:space="preserve"> in Nanchang</w:t>
      </w:r>
      <w:r>
        <w:rPr>
          <w:lang w:val="en-US"/>
        </w:rPr>
        <w:t xml:space="preserve"> </w:t>
      </w:r>
      <w:r w:rsidRPr="00F36723">
        <w:rPr>
          <w:lang w:val="en-US"/>
        </w:rPr>
        <w:t xml:space="preserve">Jiangxi Province, </w:t>
      </w:r>
      <w:r>
        <w:rPr>
          <w:lang w:val="en-US"/>
        </w:rPr>
        <w:t xml:space="preserve">China) </w:t>
      </w:r>
      <w:r w:rsidRPr="00F36723">
        <w:rPr>
          <w:lang w:val="en-US"/>
        </w:rPr>
        <w:t xml:space="preserve">highlighting the latest achievements in the </w:t>
      </w:r>
      <w:r>
        <w:rPr>
          <w:lang w:val="en-US"/>
        </w:rPr>
        <w:t>field of Virtual Reality and other immersive experiences</w:t>
      </w:r>
      <w:r w:rsidRPr="00F36723">
        <w:rPr>
          <w:lang w:val="en-US"/>
        </w:rPr>
        <w:t>.</w:t>
      </w:r>
    </w:p>
    <w:p w14:paraId="0E0ED75D" w14:textId="5941252D" w:rsidR="00F36723" w:rsidRPr="00F36723" w:rsidRDefault="00F36723" w:rsidP="00F36723">
      <w:pPr>
        <w:rPr>
          <w:lang w:val="en-US"/>
        </w:rPr>
      </w:pPr>
      <w:r>
        <w:rPr>
          <w:lang w:val="en-US"/>
        </w:rPr>
        <w:t>The 2021 event was t</w:t>
      </w:r>
      <w:r w:rsidRPr="00F36723">
        <w:rPr>
          <w:lang w:val="en-US"/>
        </w:rPr>
        <w:t xml:space="preserve">hemed “integrated development, innovative applications,” </w:t>
      </w:r>
      <w:r>
        <w:rPr>
          <w:lang w:val="en-US"/>
        </w:rPr>
        <w:t>and</w:t>
      </w:r>
      <w:r w:rsidRPr="00F36723">
        <w:rPr>
          <w:lang w:val="en-US"/>
        </w:rPr>
        <w:t xml:space="preserve"> focuse</w:t>
      </w:r>
      <w:r>
        <w:rPr>
          <w:lang w:val="en-US"/>
        </w:rPr>
        <w:t>d</w:t>
      </w:r>
      <w:r w:rsidRPr="00F36723">
        <w:rPr>
          <w:lang w:val="en-US"/>
        </w:rPr>
        <w:t xml:space="preserve"> on promoting application and popular consumption of VR, integrating global VR resources, and building platforms for innovation and cooperation.</w:t>
      </w:r>
    </w:p>
    <w:p w14:paraId="6448C888" w14:textId="36A0173B" w:rsidR="00F36723" w:rsidRDefault="00F36723" w:rsidP="00F36723">
      <w:pPr>
        <w:rPr>
          <w:lang w:val="en-US"/>
        </w:rPr>
      </w:pPr>
      <w:r>
        <w:rPr>
          <w:lang w:val="en-US"/>
        </w:rPr>
        <w:t>The 3GPP SA4 leadership has been invited to share the lastest developments</w:t>
      </w:r>
      <w:r w:rsidRPr="00F36723">
        <w:rPr>
          <w:lang w:val="en-US"/>
        </w:rPr>
        <w:t xml:space="preserve"> in the XR domain</w:t>
      </w:r>
      <w:r>
        <w:rPr>
          <w:lang w:val="en-US"/>
        </w:rPr>
        <w:t xml:space="preserve"> via a pre-recorded video.</w:t>
      </w:r>
    </w:p>
    <w:p w14:paraId="36A810FF" w14:textId="1BC0FF7C" w:rsidR="00F36723" w:rsidRDefault="00F36723" w:rsidP="00F36723">
      <w:pPr>
        <w:rPr>
          <w:lang w:val="en-US"/>
        </w:rPr>
      </w:pPr>
      <w:r>
        <w:rPr>
          <w:lang w:val="en-US"/>
        </w:rPr>
        <w:t xml:space="preserve">The 3GPP SA4 presentation was well </w:t>
      </w:r>
      <w:r w:rsidR="00674B93">
        <w:rPr>
          <w:lang w:val="en-US"/>
        </w:rPr>
        <w:t>attended,</w:t>
      </w:r>
      <w:r>
        <w:rPr>
          <w:lang w:val="en-US"/>
        </w:rPr>
        <w:t xml:space="preserve"> and the recording is available at the following link for your information.</w:t>
      </w:r>
    </w:p>
    <w:p w14:paraId="0C0B5E2C" w14:textId="1948C775" w:rsidR="00674B93" w:rsidRPr="00674B93" w:rsidRDefault="00674B93" w:rsidP="00674B93">
      <w:pPr>
        <w:rPr>
          <w:color w:val="000000" w:themeColor="text1"/>
          <w:lang w:val="en-US"/>
        </w:rPr>
      </w:pPr>
      <w:hyperlink r:id="rId10" w:history="1">
        <w:r w:rsidRPr="00393ECE">
          <w:rPr>
            <w:rStyle w:val="Lienhypertexte"/>
            <w:rFonts w:cs="AppleSystemUIFont"/>
            <w:lang w:val="en-US" w:eastAsia="fr-FR"/>
          </w:rPr>
          <w:t>https://youtu.be/eR5FjMYtErM</w:t>
        </w:r>
      </w:hyperlink>
      <w:r>
        <w:rPr>
          <w:rFonts w:cs="AppleSystemUIFont"/>
          <w:color w:val="000000" w:themeColor="text1"/>
          <w:lang w:val="en-US" w:eastAsia="fr-FR"/>
        </w:rPr>
        <w:t xml:space="preserve"> </w:t>
      </w:r>
    </w:p>
    <w:p w14:paraId="3D479749" w14:textId="2FA0F3CF" w:rsidR="00F36723" w:rsidRPr="00F36723" w:rsidRDefault="00F36723" w:rsidP="00F36723">
      <w:pPr>
        <w:rPr>
          <w:lang w:val="en-US"/>
        </w:rPr>
      </w:pPr>
      <w:r>
        <w:rPr>
          <w:lang w:val="en-US"/>
        </w:rPr>
        <w:t>Attached, the slide deck that supported the presentation.</w:t>
      </w:r>
    </w:p>
    <w:p w14:paraId="3D7A5EC3" w14:textId="1F47BA24" w:rsidR="00A36378" w:rsidRPr="00F36723" w:rsidRDefault="002D1D6A" w:rsidP="00F36723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4C1CDFA9" wp14:editId="263FC363">
            <wp:simplePos x="0" y="0"/>
            <wp:positionH relativeFrom="margin">
              <wp:posOffset>1752774</wp:posOffset>
            </wp:positionH>
            <wp:positionV relativeFrom="margin">
              <wp:posOffset>5208905</wp:posOffset>
            </wp:positionV>
            <wp:extent cx="2292350" cy="1288415"/>
            <wp:effectExtent l="0" t="0" r="6350" b="0"/>
            <wp:wrapSquare wrapText="bothSides"/>
            <wp:docPr id="4" name="Image 4" descr="Une image contenant personne, intérieur, gens, fou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personne, intérieur, gens, foule&#10;&#10;Description générée automatiquement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1288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15BA0151" wp14:editId="1DBCAAB5">
            <wp:simplePos x="0" y="0"/>
            <wp:positionH relativeFrom="margin">
              <wp:posOffset>398780</wp:posOffset>
            </wp:positionH>
            <wp:positionV relativeFrom="margin">
              <wp:posOffset>3946121</wp:posOffset>
            </wp:positionV>
            <wp:extent cx="1680148" cy="1260000"/>
            <wp:effectExtent l="0" t="0" r="0" b="2540"/>
            <wp:wrapSquare wrapText="bothSides"/>
            <wp:docPr id="1" name="Image 1" descr="Une image contenant texte, intéri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intérieur&#10;&#10;Description générée automatiquement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0148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87F6288" wp14:editId="1566F5EF">
            <wp:simplePos x="0" y="0"/>
            <wp:positionH relativeFrom="margin">
              <wp:posOffset>2081645</wp:posOffset>
            </wp:positionH>
            <wp:positionV relativeFrom="margin">
              <wp:posOffset>3948354</wp:posOffset>
            </wp:positionV>
            <wp:extent cx="1680148" cy="1260000"/>
            <wp:effectExtent l="0" t="0" r="0" b="0"/>
            <wp:wrapSquare wrapText="bothSides"/>
            <wp:docPr id="3" name="Image 3" descr="Une image contenant texte, intérieur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intérieur, capture d’écran&#10;&#10;Description générée automatiquement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0148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734897A6" wp14:editId="597A51B5">
            <wp:simplePos x="0" y="0"/>
            <wp:positionH relativeFrom="margin">
              <wp:posOffset>3761740</wp:posOffset>
            </wp:positionH>
            <wp:positionV relativeFrom="margin">
              <wp:posOffset>3947795</wp:posOffset>
            </wp:positionV>
            <wp:extent cx="1680202" cy="1260000"/>
            <wp:effectExtent l="0" t="0" r="0" b="0"/>
            <wp:wrapSquare wrapText="bothSides"/>
            <wp:docPr id="2" name="Image 2" descr="Une image contenant texte, intérieur, encombr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, intérieur, encombré&#10;&#10;Description générée automatiquement"/>
                    <pic:cNvPicPr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0202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36378" w:rsidRPr="00F367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35106" w14:textId="77777777" w:rsidR="00301699" w:rsidRDefault="00301699">
      <w:r>
        <w:separator/>
      </w:r>
    </w:p>
  </w:endnote>
  <w:endnote w:type="continuationSeparator" w:id="0">
    <w:p w14:paraId="1F417672" w14:textId="77777777" w:rsidR="00301699" w:rsidRDefault="0030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4A709" w14:textId="77777777" w:rsidR="00301699" w:rsidRDefault="00301699">
      <w:r>
        <w:separator/>
      </w:r>
    </w:p>
  </w:footnote>
  <w:footnote w:type="continuationSeparator" w:id="0">
    <w:p w14:paraId="7F932944" w14:textId="77777777" w:rsidR="00301699" w:rsidRDefault="00301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755531"/>
    <w:multiLevelType w:val="hybridMultilevel"/>
    <w:tmpl w:val="11C2A518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92B72"/>
    <w:multiLevelType w:val="hybridMultilevel"/>
    <w:tmpl w:val="83D4C83A"/>
    <w:lvl w:ilvl="0" w:tplc="2000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52F9E"/>
    <w:multiLevelType w:val="hybridMultilevel"/>
    <w:tmpl w:val="B35C74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1923"/>
    <w:multiLevelType w:val="hybridMultilevel"/>
    <w:tmpl w:val="2A50A3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3EA47B2"/>
    <w:multiLevelType w:val="hybridMultilevel"/>
    <w:tmpl w:val="40AA1880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502C4"/>
    <w:multiLevelType w:val="hybridMultilevel"/>
    <w:tmpl w:val="B42C726A"/>
    <w:lvl w:ilvl="0" w:tplc="DABE3E3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17"/>
  </w:num>
  <w:num w:numId="6">
    <w:abstractNumId w:val="15"/>
  </w:num>
  <w:num w:numId="7">
    <w:abstractNumId w:val="3"/>
  </w:num>
  <w:num w:numId="8">
    <w:abstractNumId w:val="2"/>
  </w:num>
  <w:num w:numId="9">
    <w:abstractNumId w:val="8"/>
  </w:num>
  <w:num w:numId="10">
    <w:abstractNumId w:val="16"/>
  </w:num>
  <w:num w:numId="11">
    <w:abstractNumId w:val="14"/>
  </w:num>
  <w:num w:numId="12">
    <w:abstractNumId w:val="1"/>
  </w:num>
  <w:num w:numId="13">
    <w:abstractNumId w:val="5"/>
  </w:num>
  <w:num w:numId="14">
    <w:abstractNumId w:val="4"/>
  </w:num>
  <w:num w:numId="15">
    <w:abstractNumId w:val="10"/>
  </w:num>
  <w:num w:numId="16">
    <w:abstractNumId w:val="9"/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3E2"/>
    <w:rsid w:val="00003B9A"/>
    <w:rsid w:val="000043BA"/>
    <w:rsid w:val="00006EF7"/>
    <w:rsid w:val="0001220A"/>
    <w:rsid w:val="00012F3A"/>
    <w:rsid w:val="000132D1"/>
    <w:rsid w:val="00015E4A"/>
    <w:rsid w:val="000205C5"/>
    <w:rsid w:val="00025316"/>
    <w:rsid w:val="000333B5"/>
    <w:rsid w:val="00036FFB"/>
    <w:rsid w:val="00037C06"/>
    <w:rsid w:val="00042013"/>
    <w:rsid w:val="00044DAE"/>
    <w:rsid w:val="00052BF8"/>
    <w:rsid w:val="00057116"/>
    <w:rsid w:val="00064CB2"/>
    <w:rsid w:val="00065028"/>
    <w:rsid w:val="00065C7E"/>
    <w:rsid w:val="00066954"/>
    <w:rsid w:val="00067741"/>
    <w:rsid w:val="00072A56"/>
    <w:rsid w:val="00082CCB"/>
    <w:rsid w:val="00094471"/>
    <w:rsid w:val="000957AF"/>
    <w:rsid w:val="000973C5"/>
    <w:rsid w:val="000A3125"/>
    <w:rsid w:val="000B0519"/>
    <w:rsid w:val="000B1ABD"/>
    <w:rsid w:val="000B3631"/>
    <w:rsid w:val="000B61FD"/>
    <w:rsid w:val="000C0BF7"/>
    <w:rsid w:val="000C3B87"/>
    <w:rsid w:val="000C5FE3"/>
    <w:rsid w:val="000C6F77"/>
    <w:rsid w:val="000D122A"/>
    <w:rsid w:val="000D4DAB"/>
    <w:rsid w:val="000D60B5"/>
    <w:rsid w:val="000E0865"/>
    <w:rsid w:val="000E55AD"/>
    <w:rsid w:val="000E630D"/>
    <w:rsid w:val="000E6450"/>
    <w:rsid w:val="001001BD"/>
    <w:rsid w:val="00102222"/>
    <w:rsid w:val="0010482E"/>
    <w:rsid w:val="00117EA0"/>
    <w:rsid w:val="00120541"/>
    <w:rsid w:val="001211F3"/>
    <w:rsid w:val="00122232"/>
    <w:rsid w:val="00126ED7"/>
    <w:rsid w:val="00131039"/>
    <w:rsid w:val="00143391"/>
    <w:rsid w:val="00157BD1"/>
    <w:rsid w:val="00173998"/>
    <w:rsid w:val="00174617"/>
    <w:rsid w:val="001759A7"/>
    <w:rsid w:val="00176C47"/>
    <w:rsid w:val="0019687A"/>
    <w:rsid w:val="001A4192"/>
    <w:rsid w:val="001B72B9"/>
    <w:rsid w:val="001C55B6"/>
    <w:rsid w:val="001C5C86"/>
    <w:rsid w:val="001C6A1E"/>
    <w:rsid w:val="001C718D"/>
    <w:rsid w:val="001D1F03"/>
    <w:rsid w:val="001D4FE2"/>
    <w:rsid w:val="001D75FC"/>
    <w:rsid w:val="001F579B"/>
    <w:rsid w:val="001F7EB4"/>
    <w:rsid w:val="002000C2"/>
    <w:rsid w:val="00204561"/>
    <w:rsid w:val="00205F25"/>
    <w:rsid w:val="00215E30"/>
    <w:rsid w:val="00215F7E"/>
    <w:rsid w:val="002164A0"/>
    <w:rsid w:val="00221B1E"/>
    <w:rsid w:val="00223B3D"/>
    <w:rsid w:val="00224C6D"/>
    <w:rsid w:val="00234ADF"/>
    <w:rsid w:val="00234EC5"/>
    <w:rsid w:val="00235225"/>
    <w:rsid w:val="00237D56"/>
    <w:rsid w:val="00240DCD"/>
    <w:rsid w:val="00246A00"/>
    <w:rsid w:val="0024786B"/>
    <w:rsid w:val="002517D7"/>
    <w:rsid w:val="00251D80"/>
    <w:rsid w:val="002640E5"/>
    <w:rsid w:val="0026436F"/>
    <w:rsid w:val="0026606E"/>
    <w:rsid w:val="00267D79"/>
    <w:rsid w:val="0027478F"/>
    <w:rsid w:val="00276403"/>
    <w:rsid w:val="00276CAF"/>
    <w:rsid w:val="0028085D"/>
    <w:rsid w:val="00296889"/>
    <w:rsid w:val="002A2D01"/>
    <w:rsid w:val="002A37E1"/>
    <w:rsid w:val="002B0DF3"/>
    <w:rsid w:val="002B3941"/>
    <w:rsid w:val="002B6E41"/>
    <w:rsid w:val="002C3263"/>
    <w:rsid w:val="002D1D6A"/>
    <w:rsid w:val="002D1F8D"/>
    <w:rsid w:val="002D3550"/>
    <w:rsid w:val="002D6D24"/>
    <w:rsid w:val="002E6A7D"/>
    <w:rsid w:val="002E7A9E"/>
    <w:rsid w:val="002F1D8B"/>
    <w:rsid w:val="002F3C41"/>
    <w:rsid w:val="002F6C5C"/>
    <w:rsid w:val="0030045C"/>
    <w:rsid w:val="00300FA5"/>
    <w:rsid w:val="00301699"/>
    <w:rsid w:val="00312FFA"/>
    <w:rsid w:val="003205AD"/>
    <w:rsid w:val="00322412"/>
    <w:rsid w:val="003254E8"/>
    <w:rsid w:val="0033027D"/>
    <w:rsid w:val="00335FB2"/>
    <w:rsid w:val="00343A23"/>
    <w:rsid w:val="00344158"/>
    <w:rsid w:val="00350EFE"/>
    <w:rsid w:val="0035104B"/>
    <w:rsid w:val="00355CB6"/>
    <w:rsid w:val="00356207"/>
    <w:rsid w:val="0036586A"/>
    <w:rsid w:val="00380946"/>
    <w:rsid w:val="0038516D"/>
    <w:rsid w:val="003869D7"/>
    <w:rsid w:val="00394747"/>
    <w:rsid w:val="003A1EB0"/>
    <w:rsid w:val="003A59BA"/>
    <w:rsid w:val="003A5A6F"/>
    <w:rsid w:val="003B648E"/>
    <w:rsid w:val="003B72FB"/>
    <w:rsid w:val="003C0F14"/>
    <w:rsid w:val="003C2DA6"/>
    <w:rsid w:val="003C6DA6"/>
    <w:rsid w:val="003D2658"/>
    <w:rsid w:val="003D2781"/>
    <w:rsid w:val="003D62A9"/>
    <w:rsid w:val="003D79CB"/>
    <w:rsid w:val="003F268E"/>
    <w:rsid w:val="003F2A29"/>
    <w:rsid w:val="003F7B3D"/>
    <w:rsid w:val="00411698"/>
    <w:rsid w:val="00414164"/>
    <w:rsid w:val="0041489C"/>
    <w:rsid w:val="0041789B"/>
    <w:rsid w:val="0042573A"/>
    <w:rsid w:val="004260A5"/>
    <w:rsid w:val="0042674F"/>
    <w:rsid w:val="00431A78"/>
    <w:rsid w:val="00432283"/>
    <w:rsid w:val="0043745F"/>
    <w:rsid w:val="0044029F"/>
    <w:rsid w:val="00440BC9"/>
    <w:rsid w:val="00455DE4"/>
    <w:rsid w:val="004659A8"/>
    <w:rsid w:val="00473F9A"/>
    <w:rsid w:val="0047582D"/>
    <w:rsid w:val="0048267C"/>
    <w:rsid w:val="00484B5D"/>
    <w:rsid w:val="004876B9"/>
    <w:rsid w:val="00493A79"/>
    <w:rsid w:val="00495840"/>
    <w:rsid w:val="004A30B6"/>
    <w:rsid w:val="004A40BE"/>
    <w:rsid w:val="004A5451"/>
    <w:rsid w:val="004A6A60"/>
    <w:rsid w:val="004B2BD0"/>
    <w:rsid w:val="004C5553"/>
    <w:rsid w:val="004C634D"/>
    <w:rsid w:val="004D24B9"/>
    <w:rsid w:val="004D6F50"/>
    <w:rsid w:val="004E0B4B"/>
    <w:rsid w:val="004E2CE2"/>
    <w:rsid w:val="004E5172"/>
    <w:rsid w:val="004E6F8A"/>
    <w:rsid w:val="004E7D8E"/>
    <w:rsid w:val="00502A24"/>
    <w:rsid w:val="00502CD2"/>
    <w:rsid w:val="005039E1"/>
    <w:rsid w:val="00504E33"/>
    <w:rsid w:val="005149D6"/>
    <w:rsid w:val="00536FDD"/>
    <w:rsid w:val="00544EE1"/>
    <w:rsid w:val="00546610"/>
    <w:rsid w:val="0055216E"/>
    <w:rsid w:val="00552C2C"/>
    <w:rsid w:val="005555B7"/>
    <w:rsid w:val="005562A8"/>
    <w:rsid w:val="005573BB"/>
    <w:rsid w:val="00557B2E"/>
    <w:rsid w:val="00561126"/>
    <w:rsid w:val="00561267"/>
    <w:rsid w:val="00571E3F"/>
    <w:rsid w:val="00574059"/>
    <w:rsid w:val="00574B2C"/>
    <w:rsid w:val="00590087"/>
    <w:rsid w:val="00594AC9"/>
    <w:rsid w:val="005A032D"/>
    <w:rsid w:val="005C29F7"/>
    <w:rsid w:val="005C352B"/>
    <w:rsid w:val="005C4F58"/>
    <w:rsid w:val="005C5E8D"/>
    <w:rsid w:val="005C78F2"/>
    <w:rsid w:val="005D057C"/>
    <w:rsid w:val="005D09F5"/>
    <w:rsid w:val="005D3FEC"/>
    <w:rsid w:val="005D44BE"/>
    <w:rsid w:val="005D517E"/>
    <w:rsid w:val="005E088B"/>
    <w:rsid w:val="005E34A9"/>
    <w:rsid w:val="005F2F27"/>
    <w:rsid w:val="005F35A9"/>
    <w:rsid w:val="005F4245"/>
    <w:rsid w:val="00601A88"/>
    <w:rsid w:val="006054E3"/>
    <w:rsid w:val="00607818"/>
    <w:rsid w:val="00611EC4"/>
    <w:rsid w:val="00612542"/>
    <w:rsid w:val="006146D2"/>
    <w:rsid w:val="00620B3F"/>
    <w:rsid w:val="00622566"/>
    <w:rsid w:val="006239E7"/>
    <w:rsid w:val="006254C4"/>
    <w:rsid w:val="006323BE"/>
    <w:rsid w:val="006328B1"/>
    <w:rsid w:val="00634FAE"/>
    <w:rsid w:val="006376F4"/>
    <w:rsid w:val="006418C6"/>
    <w:rsid w:val="00641ED8"/>
    <w:rsid w:val="00646914"/>
    <w:rsid w:val="00654893"/>
    <w:rsid w:val="00660729"/>
    <w:rsid w:val="00670294"/>
    <w:rsid w:val="00671BBB"/>
    <w:rsid w:val="00674B93"/>
    <w:rsid w:val="006803E2"/>
    <w:rsid w:val="00682237"/>
    <w:rsid w:val="006851A1"/>
    <w:rsid w:val="006878F3"/>
    <w:rsid w:val="0069035A"/>
    <w:rsid w:val="006A0EF8"/>
    <w:rsid w:val="006A45BA"/>
    <w:rsid w:val="006B40F9"/>
    <w:rsid w:val="006B4280"/>
    <w:rsid w:val="006B4B1C"/>
    <w:rsid w:val="006B5F26"/>
    <w:rsid w:val="006C1C64"/>
    <w:rsid w:val="006C4991"/>
    <w:rsid w:val="006C4DFB"/>
    <w:rsid w:val="006D65A7"/>
    <w:rsid w:val="006E0F19"/>
    <w:rsid w:val="006E1FDA"/>
    <w:rsid w:val="006E5E87"/>
    <w:rsid w:val="006F0723"/>
    <w:rsid w:val="006F18A3"/>
    <w:rsid w:val="006F199E"/>
    <w:rsid w:val="006F4D5B"/>
    <w:rsid w:val="006F52A5"/>
    <w:rsid w:val="00706A1A"/>
    <w:rsid w:val="00707673"/>
    <w:rsid w:val="00711E17"/>
    <w:rsid w:val="007162BE"/>
    <w:rsid w:val="00722267"/>
    <w:rsid w:val="00723672"/>
    <w:rsid w:val="00746583"/>
    <w:rsid w:val="0075252A"/>
    <w:rsid w:val="00755834"/>
    <w:rsid w:val="00764B84"/>
    <w:rsid w:val="00765028"/>
    <w:rsid w:val="00765177"/>
    <w:rsid w:val="007737EF"/>
    <w:rsid w:val="0078034D"/>
    <w:rsid w:val="00790BCC"/>
    <w:rsid w:val="00795CEE"/>
    <w:rsid w:val="007974F5"/>
    <w:rsid w:val="007A5AA5"/>
    <w:rsid w:val="007B0F49"/>
    <w:rsid w:val="007C7E14"/>
    <w:rsid w:val="007D03D2"/>
    <w:rsid w:val="007D1676"/>
    <w:rsid w:val="007D1AB2"/>
    <w:rsid w:val="007E6707"/>
    <w:rsid w:val="007F0131"/>
    <w:rsid w:val="007F522E"/>
    <w:rsid w:val="007F7421"/>
    <w:rsid w:val="00801F7F"/>
    <w:rsid w:val="008052EF"/>
    <w:rsid w:val="00810124"/>
    <w:rsid w:val="00813C1F"/>
    <w:rsid w:val="00834A60"/>
    <w:rsid w:val="0084686E"/>
    <w:rsid w:val="00863E89"/>
    <w:rsid w:val="00872B3B"/>
    <w:rsid w:val="0088222A"/>
    <w:rsid w:val="008901F6"/>
    <w:rsid w:val="008968BC"/>
    <w:rsid w:val="00896C03"/>
    <w:rsid w:val="008A495D"/>
    <w:rsid w:val="008A76FD"/>
    <w:rsid w:val="008B2D09"/>
    <w:rsid w:val="008B519F"/>
    <w:rsid w:val="008B5B56"/>
    <w:rsid w:val="008B6DB1"/>
    <w:rsid w:val="008C0E78"/>
    <w:rsid w:val="008C537F"/>
    <w:rsid w:val="008C5C5B"/>
    <w:rsid w:val="008C68E2"/>
    <w:rsid w:val="008D2554"/>
    <w:rsid w:val="008D658B"/>
    <w:rsid w:val="008E1FC0"/>
    <w:rsid w:val="008E533B"/>
    <w:rsid w:val="008F52F2"/>
    <w:rsid w:val="00900680"/>
    <w:rsid w:val="00904575"/>
    <w:rsid w:val="00913E6F"/>
    <w:rsid w:val="00917936"/>
    <w:rsid w:val="0092720D"/>
    <w:rsid w:val="009348A2"/>
    <w:rsid w:val="0093493C"/>
    <w:rsid w:val="00935B4A"/>
    <w:rsid w:val="00935CB0"/>
    <w:rsid w:val="0093607F"/>
    <w:rsid w:val="009428A9"/>
    <w:rsid w:val="009437A2"/>
    <w:rsid w:val="009446D3"/>
    <w:rsid w:val="00944B28"/>
    <w:rsid w:val="00953605"/>
    <w:rsid w:val="00963530"/>
    <w:rsid w:val="00967838"/>
    <w:rsid w:val="0097295C"/>
    <w:rsid w:val="00982CD6"/>
    <w:rsid w:val="009856F4"/>
    <w:rsid w:val="00985B73"/>
    <w:rsid w:val="009870A7"/>
    <w:rsid w:val="009904FC"/>
    <w:rsid w:val="00992266"/>
    <w:rsid w:val="00993806"/>
    <w:rsid w:val="00994A54"/>
    <w:rsid w:val="009A0B51"/>
    <w:rsid w:val="009A172E"/>
    <w:rsid w:val="009A2A1D"/>
    <w:rsid w:val="009A3BC4"/>
    <w:rsid w:val="009A527F"/>
    <w:rsid w:val="009B1936"/>
    <w:rsid w:val="009B493F"/>
    <w:rsid w:val="009C2977"/>
    <w:rsid w:val="009C2DCC"/>
    <w:rsid w:val="009D3F20"/>
    <w:rsid w:val="009E57F3"/>
    <w:rsid w:val="009E6C21"/>
    <w:rsid w:val="009F1481"/>
    <w:rsid w:val="009F46EB"/>
    <w:rsid w:val="009F51E3"/>
    <w:rsid w:val="009F6EBF"/>
    <w:rsid w:val="009F7164"/>
    <w:rsid w:val="009F7959"/>
    <w:rsid w:val="009F7AA3"/>
    <w:rsid w:val="00A01CFF"/>
    <w:rsid w:val="00A10539"/>
    <w:rsid w:val="00A11B7B"/>
    <w:rsid w:val="00A15763"/>
    <w:rsid w:val="00A226C6"/>
    <w:rsid w:val="00A25427"/>
    <w:rsid w:val="00A26233"/>
    <w:rsid w:val="00A27912"/>
    <w:rsid w:val="00A313D5"/>
    <w:rsid w:val="00A3310F"/>
    <w:rsid w:val="00A338A3"/>
    <w:rsid w:val="00A34142"/>
    <w:rsid w:val="00A35110"/>
    <w:rsid w:val="00A358E4"/>
    <w:rsid w:val="00A36378"/>
    <w:rsid w:val="00A378A8"/>
    <w:rsid w:val="00A40015"/>
    <w:rsid w:val="00A4089D"/>
    <w:rsid w:val="00A47445"/>
    <w:rsid w:val="00A6656B"/>
    <w:rsid w:val="00A70E1E"/>
    <w:rsid w:val="00A73257"/>
    <w:rsid w:val="00A85D53"/>
    <w:rsid w:val="00A9081F"/>
    <w:rsid w:val="00A9188C"/>
    <w:rsid w:val="00A97002"/>
    <w:rsid w:val="00A97A52"/>
    <w:rsid w:val="00AA0D6A"/>
    <w:rsid w:val="00AA5789"/>
    <w:rsid w:val="00AB58BF"/>
    <w:rsid w:val="00AB6542"/>
    <w:rsid w:val="00AD0751"/>
    <w:rsid w:val="00AD77C4"/>
    <w:rsid w:val="00AE25BF"/>
    <w:rsid w:val="00AE456D"/>
    <w:rsid w:val="00AF0C13"/>
    <w:rsid w:val="00AF37A0"/>
    <w:rsid w:val="00AF51CA"/>
    <w:rsid w:val="00B02A48"/>
    <w:rsid w:val="00B03AF5"/>
    <w:rsid w:val="00B03C01"/>
    <w:rsid w:val="00B078D6"/>
    <w:rsid w:val="00B1248D"/>
    <w:rsid w:val="00B14709"/>
    <w:rsid w:val="00B2133E"/>
    <w:rsid w:val="00B2743D"/>
    <w:rsid w:val="00B3015C"/>
    <w:rsid w:val="00B301D9"/>
    <w:rsid w:val="00B3284F"/>
    <w:rsid w:val="00B344D8"/>
    <w:rsid w:val="00B41FEC"/>
    <w:rsid w:val="00B46472"/>
    <w:rsid w:val="00B50741"/>
    <w:rsid w:val="00B567D1"/>
    <w:rsid w:val="00B62ACD"/>
    <w:rsid w:val="00B64579"/>
    <w:rsid w:val="00B73B4C"/>
    <w:rsid w:val="00B73F75"/>
    <w:rsid w:val="00B74341"/>
    <w:rsid w:val="00B941DC"/>
    <w:rsid w:val="00B96481"/>
    <w:rsid w:val="00B96986"/>
    <w:rsid w:val="00B97456"/>
    <w:rsid w:val="00BA1368"/>
    <w:rsid w:val="00BA3A53"/>
    <w:rsid w:val="00BA4095"/>
    <w:rsid w:val="00BA418D"/>
    <w:rsid w:val="00BA5B43"/>
    <w:rsid w:val="00BB2C0E"/>
    <w:rsid w:val="00BB5EBF"/>
    <w:rsid w:val="00BC2219"/>
    <w:rsid w:val="00BC642A"/>
    <w:rsid w:val="00BD5448"/>
    <w:rsid w:val="00BE1C65"/>
    <w:rsid w:val="00BE7138"/>
    <w:rsid w:val="00BF1AB2"/>
    <w:rsid w:val="00BF2DC8"/>
    <w:rsid w:val="00BF3D11"/>
    <w:rsid w:val="00BF7C9D"/>
    <w:rsid w:val="00C00492"/>
    <w:rsid w:val="00C01E8C"/>
    <w:rsid w:val="00C03C01"/>
    <w:rsid w:val="00C03E01"/>
    <w:rsid w:val="00C0446F"/>
    <w:rsid w:val="00C079FC"/>
    <w:rsid w:val="00C10C5D"/>
    <w:rsid w:val="00C11F41"/>
    <w:rsid w:val="00C23582"/>
    <w:rsid w:val="00C23E7C"/>
    <w:rsid w:val="00C2578D"/>
    <w:rsid w:val="00C2724D"/>
    <w:rsid w:val="00C27457"/>
    <w:rsid w:val="00C27CA9"/>
    <w:rsid w:val="00C317E7"/>
    <w:rsid w:val="00C327EC"/>
    <w:rsid w:val="00C32D4F"/>
    <w:rsid w:val="00C33536"/>
    <w:rsid w:val="00C33D1B"/>
    <w:rsid w:val="00C3441D"/>
    <w:rsid w:val="00C361D8"/>
    <w:rsid w:val="00C3799C"/>
    <w:rsid w:val="00C43D1E"/>
    <w:rsid w:val="00C44336"/>
    <w:rsid w:val="00C50F7C"/>
    <w:rsid w:val="00C51704"/>
    <w:rsid w:val="00C518AF"/>
    <w:rsid w:val="00C53E74"/>
    <w:rsid w:val="00C54B20"/>
    <w:rsid w:val="00C5591F"/>
    <w:rsid w:val="00C57C50"/>
    <w:rsid w:val="00C715CA"/>
    <w:rsid w:val="00C7495D"/>
    <w:rsid w:val="00C77CE9"/>
    <w:rsid w:val="00C939C6"/>
    <w:rsid w:val="00C94F42"/>
    <w:rsid w:val="00CA0968"/>
    <w:rsid w:val="00CA168E"/>
    <w:rsid w:val="00CA1CBC"/>
    <w:rsid w:val="00CA318B"/>
    <w:rsid w:val="00CA3C50"/>
    <w:rsid w:val="00CB1B93"/>
    <w:rsid w:val="00CB4236"/>
    <w:rsid w:val="00CB703B"/>
    <w:rsid w:val="00CC72A4"/>
    <w:rsid w:val="00CD3153"/>
    <w:rsid w:val="00CD640C"/>
    <w:rsid w:val="00CE47B0"/>
    <w:rsid w:val="00CE5141"/>
    <w:rsid w:val="00CE5212"/>
    <w:rsid w:val="00CE5DD3"/>
    <w:rsid w:val="00CE68D6"/>
    <w:rsid w:val="00CF1271"/>
    <w:rsid w:val="00CF29F4"/>
    <w:rsid w:val="00CF6810"/>
    <w:rsid w:val="00D00654"/>
    <w:rsid w:val="00D03C81"/>
    <w:rsid w:val="00D06117"/>
    <w:rsid w:val="00D07F5A"/>
    <w:rsid w:val="00D117CA"/>
    <w:rsid w:val="00D163D1"/>
    <w:rsid w:val="00D22898"/>
    <w:rsid w:val="00D2477F"/>
    <w:rsid w:val="00D31CC8"/>
    <w:rsid w:val="00D31E42"/>
    <w:rsid w:val="00D32678"/>
    <w:rsid w:val="00D36875"/>
    <w:rsid w:val="00D36A93"/>
    <w:rsid w:val="00D521C1"/>
    <w:rsid w:val="00D63939"/>
    <w:rsid w:val="00D71F40"/>
    <w:rsid w:val="00D77416"/>
    <w:rsid w:val="00D80FC6"/>
    <w:rsid w:val="00D94917"/>
    <w:rsid w:val="00DA03F4"/>
    <w:rsid w:val="00DA2EED"/>
    <w:rsid w:val="00DA74F3"/>
    <w:rsid w:val="00DB04F5"/>
    <w:rsid w:val="00DB5951"/>
    <w:rsid w:val="00DB69F3"/>
    <w:rsid w:val="00DC038E"/>
    <w:rsid w:val="00DC4907"/>
    <w:rsid w:val="00DC595C"/>
    <w:rsid w:val="00DC6268"/>
    <w:rsid w:val="00DC6927"/>
    <w:rsid w:val="00DD017C"/>
    <w:rsid w:val="00DD2BE4"/>
    <w:rsid w:val="00DD397A"/>
    <w:rsid w:val="00DD5474"/>
    <w:rsid w:val="00DD58B7"/>
    <w:rsid w:val="00DD6699"/>
    <w:rsid w:val="00DE2653"/>
    <w:rsid w:val="00DE27C4"/>
    <w:rsid w:val="00DF659A"/>
    <w:rsid w:val="00E007C5"/>
    <w:rsid w:val="00E00DBF"/>
    <w:rsid w:val="00E0213F"/>
    <w:rsid w:val="00E033E0"/>
    <w:rsid w:val="00E04813"/>
    <w:rsid w:val="00E1026B"/>
    <w:rsid w:val="00E13CB2"/>
    <w:rsid w:val="00E20C37"/>
    <w:rsid w:val="00E22FF9"/>
    <w:rsid w:val="00E24DA9"/>
    <w:rsid w:val="00E2719F"/>
    <w:rsid w:val="00E34E0A"/>
    <w:rsid w:val="00E45447"/>
    <w:rsid w:val="00E4619B"/>
    <w:rsid w:val="00E478AC"/>
    <w:rsid w:val="00E52C57"/>
    <w:rsid w:val="00E54B97"/>
    <w:rsid w:val="00E57E7D"/>
    <w:rsid w:val="00E7778C"/>
    <w:rsid w:val="00E8007D"/>
    <w:rsid w:val="00E800A9"/>
    <w:rsid w:val="00E84CD8"/>
    <w:rsid w:val="00E90B85"/>
    <w:rsid w:val="00E91679"/>
    <w:rsid w:val="00E92452"/>
    <w:rsid w:val="00E94CC1"/>
    <w:rsid w:val="00E96431"/>
    <w:rsid w:val="00EB6BE2"/>
    <w:rsid w:val="00EC3039"/>
    <w:rsid w:val="00EC5235"/>
    <w:rsid w:val="00ED230A"/>
    <w:rsid w:val="00ED6B03"/>
    <w:rsid w:val="00ED7A5B"/>
    <w:rsid w:val="00EF11C2"/>
    <w:rsid w:val="00F07C92"/>
    <w:rsid w:val="00F138AB"/>
    <w:rsid w:val="00F14B43"/>
    <w:rsid w:val="00F16654"/>
    <w:rsid w:val="00F203C7"/>
    <w:rsid w:val="00F215E2"/>
    <w:rsid w:val="00F21E3F"/>
    <w:rsid w:val="00F22E10"/>
    <w:rsid w:val="00F23055"/>
    <w:rsid w:val="00F36723"/>
    <w:rsid w:val="00F37605"/>
    <w:rsid w:val="00F40C39"/>
    <w:rsid w:val="00F41A27"/>
    <w:rsid w:val="00F4338D"/>
    <w:rsid w:val="00F440D3"/>
    <w:rsid w:val="00F446AC"/>
    <w:rsid w:val="00F4633C"/>
    <w:rsid w:val="00F46EAF"/>
    <w:rsid w:val="00F555B4"/>
    <w:rsid w:val="00F5774F"/>
    <w:rsid w:val="00F6225D"/>
    <w:rsid w:val="00F62688"/>
    <w:rsid w:val="00F65854"/>
    <w:rsid w:val="00F7524E"/>
    <w:rsid w:val="00F76BE5"/>
    <w:rsid w:val="00F83D11"/>
    <w:rsid w:val="00F90939"/>
    <w:rsid w:val="00F921F1"/>
    <w:rsid w:val="00FA092E"/>
    <w:rsid w:val="00FB127E"/>
    <w:rsid w:val="00FC0804"/>
    <w:rsid w:val="00FC0D0C"/>
    <w:rsid w:val="00FC25DC"/>
    <w:rsid w:val="00FC3B6D"/>
    <w:rsid w:val="00FC5544"/>
    <w:rsid w:val="00FC7389"/>
    <w:rsid w:val="00FC795B"/>
    <w:rsid w:val="00FD3A4E"/>
    <w:rsid w:val="00FD3A9D"/>
    <w:rsid w:val="00FE2AA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EBD6A3"/>
  <w15:chartTrackingRefBased/>
  <w15:docId w15:val="{2F3BC5D3-0CB3-2B48-9BED-E3A49ECF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B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9F6E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9F6E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9F6EBF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9F6EBF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9F6EBF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9F6EBF"/>
    <w:pPr>
      <w:outlineLvl w:val="5"/>
    </w:pPr>
  </w:style>
  <w:style w:type="paragraph" w:styleId="Titre7">
    <w:name w:val="heading 7"/>
    <w:basedOn w:val="H6"/>
    <w:next w:val="Normal"/>
    <w:qFormat/>
    <w:rsid w:val="009F6EBF"/>
    <w:pPr>
      <w:outlineLvl w:val="6"/>
    </w:pPr>
  </w:style>
  <w:style w:type="paragraph" w:styleId="Titre8">
    <w:name w:val="heading 8"/>
    <w:basedOn w:val="Titre1"/>
    <w:next w:val="Normal"/>
    <w:qFormat/>
    <w:rsid w:val="009F6EBF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9F6EBF"/>
    <w:pPr>
      <w:outlineLvl w:val="8"/>
    </w:pPr>
  </w:style>
  <w:style w:type="character" w:default="1" w:styleId="Policepardfaut">
    <w:name w:val="Default Paragraph Font"/>
    <w:semiHidden/>
    <w:rsid w:val="009F6EBF"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F6EBF"/>
  </w:style>
  <w:style w:type="paragraph" w:customStyle="1" w:styleId="TAL">
    <w:name w:val="TAL"/>
    <w:basedOn w:val="Normal"/>
    <w:rsid w:val="009F6EBF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9F6E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F6EB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9F6EBF"/>
    <w:pPr>
      <w:spacing w:before="180"/>
      <w:ind w:left="2693" w:hanging="2693"/>
    </w:pPr>
    <w:rPr>
      <w:b/>
    </w:rPr>
  </w:style>
  <w:style w:type="paragraph" w:styleId="TM1">
    <w:name w:val="toc 1"/>
    <w:semiHidden/>
    <w:rsid w:val="009F6E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F6E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9F6EBF"/>
    <w:pPr>
      <w:ind w:left="1701" w:hanging="1701"/>
    </w:pPr>
  </w:style>
  <w:style w:type="paragraph" w:styleId="TM4">
    <w:name w:val="toc 4"/>
    <w:basedOn w:val="TM3"/>
    <w:semiHidden/>
    <w:rsid w:val="009F6EBF"/>
    <w:pPr>
      <w:ind w:left="1418" w:hanging="1418"/>
    </w:pPr>
  </w:style>
  <w:style w:type="paragraph" w:styleId="TM3">
    <w:name w:val="toc 3"/>
    <w:basedOn w:val="TM2"/>
    <w:semiHidden/>
    <w:rsid w:val="009F6EBF"/>
    <w:pPr>
      <w:ind w:left="1134" w:hanging="1134"/>
    </w:pPr>
  </w:style>
  <w:style w:type="paragraph" w:styleId="TM2">
    <w:name w:val="toc 2"/>
    <w:basedOn w:val="TM1"/>
    <w:semiHidden/>
    <w:rsid w:val="009F6E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F6EBF"/>
    <w:pPr>
      <w:ind w:left="284"/>
    </w:pPr>
  </w:style>
  <w:style w:type="paragraph" w:styleId="Index1">
    <w:name w:val="index 1"/>
    <w:basedOn w:val="Normal"/>
    <w:semiHidden/>
    <w:rsid w:val="009F6EBF"/>
    <w:pPr>
      <w:keepLines/>
      <w:spacing w:after="0"/>
    </w:pPr>
  </w:style>
  <w:style w:type="paragraph" w:customStyle="1" w:styleId="ZH">
    <w:name w:val="ZH"/>
    <w:rsid w:val="009F6E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9F6EBF"/>
    <w:pPr>
      <w:outlineLvl w:val="9"/>
    </w:pPr>
  </w:style>
  <w:style w:type="paragraph" w:styleId="Listenumros2">
    <w:name w:val="List Number 2"/>
    <w:basedOn w:val="Listenumros"/>
    <w:rsid w:val="009F6EBF"/>
    <w:pPr>
      <w:ind w:left="851"/>
    </w:pPr>
  </w:style>
  <w:style w:type="character" w:styleId="Appelnotedebasdep">
    <w:name w:val="footnote reference"/>
    <w:semiHidden/>
    <w:rsid w:val="009F6EBF"/>
    <w:rPr>
      <w:b/>
      <w:position w:val="6"/>
      <w:sz w:val="16"/>
    </w:rPr>
  </w:style>
  <w:style w:type="paragraph" w:styleId="Notedebasdepage">
    <w:name w:val="footnote text"/>
    <w:basedOn w:val="Normal"/>
    <w:semiHidden/>
    <w:rsid w:val="009F6EB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F6EBF"/>
    <w:pPr>
      <w:jc w:val="center"/>
    </w:pPr>
  </w:style>
  <w:style w:type="paragraph" w:customStyle="1" w:styleId="TF">
    <w:name w:val="TF"/>
    <w:basedOn w:val="TH"/>
    <w:rsid w:val="009F6EBF"/>
    <w:pPr>
      <w:keepNext w:val="0"/>
      <w:spacing w:before="0" w:after="240"/>
    </w:pPr>
  </w:style>
  <w:style w:type="paragraph" w:customStyle="1" w:styleId="NO">
    <w:name w:val="NO"/>
    <w:basedOn w:val="Normal"/>
    <w:rsid w:val="009F6EBF"/>
    <w:pPr>
      <w:keepLines/>
      <w:ind w:left="1135" w:hanging="851"/>
    </w:pPr>
  </w:style>
  <w:style w:type="paragraph" w:styleId="TM9">
    <w:name w:val="toc 9"/>
    <w:basedOn w:val="TM8"/>
    <w:semiHidden/>
    <w:rsid w:val="009F6EBF"/>
    <w:pPr>
      <w:ind w:left="1418" w:hanging="1418"/>
    </w:pPr>
  </w:style>
  <w:style w:type="paragraph" w:customStyle="1" w:styleId="EX">
    <w:name w:val="EX"/>
    <w:basedOn w:val="Normal"/>
    <w:rsid w:val="009F6EBF"/>
    <w:pPr>
      <w:keepLines/>
      <w:ind w:left="1702" w:hanging="1418"/>
    </w:pPr>
  </w:style>
  <w:style w:type="paragraph" w:customStyle="1" w:styleId="FP">
    <w:name w:val="FP"/>
    <w:basedOn w:val="Normal"/>
    <w:rsid w:val="009F6EBF"/>
    <w:pPr>
      <w:spacing w:after="0"/>
    </w:pPr>
  </w:style>
  <w:style w:type="paragraph" w:customStyle="1" w:styleId="LD">
    <w:name w:val="LD"/>
    <w:rsid w:val="009F6E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F6EBF"/>
    <w:pPr>
      <w:spacing w:after="0"/>
    </w:pPr>
  </w:style>
  <w:style w:type="paragraph" w:customStyle="1" w:styleId="EW">
    <w:name w:val="EW"/>
    <w:basedOn w:val="EX"/>
    <w:rsid w:val="009F6EBF"/>
    <w:pPr>
      <w:spacing w:after="0"/>
    </w:pPr>
  </w:style>
  <w:style w:type="paragraph" w:styleId="TM6">
    <w:name w:val="toc 6"/>
    <w:basedOn w:val="TM5"/>
    <w:next w:val="Normal"/>
    <w:semiHidden/>
    <w:rsid w:val="009F6EBF"/>
    <w:pPr>
      <w:ind w:left="1985" w:hanging="1985"/>
    </w:pPr>
  </w:style>
  <w:style w:type="paragraph" w:styleId="TM7">
    <w:name w:val="toc 7"/>
    <w:basedOn w:val="TM6"/>
    <w:next w:val="Normal"/>
    <w:semiHidden/>
    <w:rsid w:val="009F6EBF"/>
    <w:pPr>
      <w:ind w:left="2268" w:hanging="2268"/>
    </w:pPr>
  </w:style>
  <w:style w:type="paragraph" w:styleId="Listepuces2">
    <w:name w:val="List Bullet 2"/>
    <w:basedOn w:val="Listepuces"/>
    <w:rsid w:val="009F6EBF"/>
    <w:pPr>
      <w:ind w:left="851"/>
    </w:pPr>
  </w:style>
  <w:style w:type="paragraph" w:styleId="Listepuces3">
    <w:name w:val="List Bullet 3"/>
    <w:basedOn w:val="Listepuces2"/>
    <w:rsid w:val="009F6EBF"/>
    <w:pPr>
      <w:ind w:left="1135"/>
    </w:pPr>
  </w:style>
  <w:style w:type="paragraph" w:styleId="Listenumros">
    <w:name w:val="List Number"/>
    <w:basedOn w:val="Liste"/>
    <w:rsid w:val="009F6EBF"/>
  </w:style>
  <w:style w:type="paragraph" w:customStyle="1" w:styleId="EQ">
    <w:name w:val="EQ"/>
    <w:basedOn w:val="Normal"/>
    <w:next w:val="Normal"/>
    <w:rsid w:val="009F6E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F6E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6E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6E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F6EBF"/>
    <w:pPr>
      <w:jc w:val="right"/>
    </w:pPr>
  </w:style>
  <w:style w:type="paragraph" w:customStyle="1" w:styleId="H6">
    <w:name w:val="H6"/>
    <w:basedOn w:val="Titre5"/>
    <w:next w:val="Normal"/>
    <w:rsid w:val="009F6E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F6EBF"/>
    <w:pPr>
      <w:ind w:left="851" w:hanging="851"/>
    </w:pPr>
  </w:style>
  <w:style w:type="paragraph" w:customStyle="1" w:styleId="ZA">
    <w:name w:val="ZA"/>
    <w:rsid w:val="009F6E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F6E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F6E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F6E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F6EBF"/>
    <w:pPr>
      <w:framePr w:wrap="notBeside" w:y="16161"/>
    </w:pPr>
  </w:style>
  <w:style w:type="character" w:customStyle="1" w:styleId="ZGSM">
    <w:name w:val="ZGSM"/>
    <w:rsid w:val="009F6EBF"/>
  </w:style>
  <w:style w:type="paragraph" w:styleId="Liste2">
    <w:name w:val="List 2"/>
    <w:basedOn w:val="Liste"/>
    <w:rsid w:val="009F6EBF"/>
    <w:pPr>
      <w:ind w:left="851"/>
    </w:pPr>
  </w:style>
  <w:style w:type="paragraph" w:customStyle="1" w:styleId="ZG">
    <w:name w:val="ZG"/>
    <w:rsid w:val="009F6E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9F6EBF"/>
    <w:pPr>
      <w:ind w:left="1135"/>
    </w:pPr>
  </w:style>
  <w:style w:type="paragraph" w:styleId="Liste4">
    <w:name w:val="List 4"/>
    <w:basedOn w:val="Liste3"/>
    <w:rsid w:val="009F6EBF"/>
    <w:pPr>
      <w:ind w:left="1418"/>
    </w:pPr>
  </w:style>
  <w:style w:type="paragraph" w:styleId="Liste5">
    <w:name w:val="List 5"/>
    <w:basedOn w:val="Liste4"/>
    <w:rsid w:val="009F6EBF"/>
    <w:pPr>
      <w:ind w:left="1702"/>
    </w:pPr>
  </w:style>
  <w:style w:type="paragraph" w:customStyle="1" w:styleId="EditorsNote">
    <w:name w:val="Editor's Note"/>
    <w:basedOn w:val="NO"/>
    <w:rsid w:val="009F6EBF"/>
    <w:rPr>
      <w:color w:val="FF0000"/>
    </w:rPr>
  </w:style>
  <w:style w:type="paragraph" w:styleId="Liste">
    <w:name w:val="List"/>
    <w:basedOn w:val="Normal"/>
    <w:rsid w:val="009F6EBF"/>
    <w:pPr>
      <w:ind w:left="568" w:hanging="284"/>
    </w:pPr>
  </w:style>
  <w:style w:type="paragraph" w:styleId="Listepuces">
    <w:name w:val="List Bullet"/>
    <w:basedOn w:val="Liste"/>
    <w:rsid w:val="009F6EBF"/>
  </w:style>
  <w:style w:type="paragraph" w:styleId="Listepuces4">
    <w:name w:val="List Bullet 4"/>
    <w:basedOn w:val="Listepuces3"/>
    <w:rsid w:val="009F6EBF"/>
    <w:pPr>
      <w:ind w:left="1418"/>
    </w:pPr>
  </w:style>
  <w:style w:type="paragraph" w:styleId="Listepuces5">
    <w:name w:val="List Bullet 5"/>
    <w:basedOn w:val="Listepuces4"/>
    <w:rsid w:val="009F6EBF"/>
    <w:pPr>
      <w:ind w:left="1702"/>
    </w:pPr>
  </w:style>
  <w:style w:type="paragraph" w:customStyle="1" w:styleId="B1">
    <w:name w:val="B1"/>
    <w:basedOn w:val="Liste"/>
    <w:rsid w:val="009F6EBF"/>
  </w:style>
  <w:style w:type="paragraph" w:customStyle="1" w:styleId="B2">
    <w:name w:val="B2"/>
    <w:basedOn w:val="Liste2"/>
    <w:rsid w:val="009F6EBF"/>
  </w:style>
  <w:style w:type="paragraph" w:customStyle="1" w:styleId="B3">
    <w:name w:val="B3"/>
    <w:basedOn w:val="Liste3"/>
    <w:rsid w:val="009F6EBF"/>
  </w:style>
  <w:style w:type="paragraph" w:customStyle="1" w:styleId="B4">
    <w:name w:val="B4"/>
    <w:basedOn w:val="Liste4"/>
    <w:rsid w:val="009F6EBF"/>
  </w:style>
  <w:style w:type="paragraph" w:customStyle="1" w:styleId="B5">
    <w:name w:val="B5"/>
    <w:basedOn w:val="Liste5"/>
    <w:rsid w:val="009F6EBF"/>
  </w:style>
  <w:style w:type="paragraph" w:styleId="Pieddepage">
    <w:name w:val="footer"/>
    <w:basedOn w:val="En-tte"/>
    <w:rsid w:val="009F6EBF"/>
    <w:pPr>
      <w:jc w:val="center"/>
    </w:pPr>
    <w:rPr>
      <w:i/>
    </w:rPr>
  </w:style>
  <w:style w:type="paragraph" w:customStyle="1" w:styleId="ZTD">
    <w:name w:val="ZTD"/>
    <w:basedOn w:val="ZB"/>
    <w:rsid w:val="009F6EBF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6C1C6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Mentionnonrsolue1">
    <w:name w:val="Mention non résolue1"/>
    <w:uiPriority w:val="99"/>
    <w:semiHidden/>
    <w:unhideWhenUsed/>
    <w:rsid w:val="00C11F41"/>
    <w:rPr>
      <w:color w:val="808080"/>
      <w:shd w:val="clear" w:color="auto" w:fill="E6E6E6"/>
    </w:rPr>
  </w:style>
  <w:style w:type="character" w:styleId="Mentionnonrsolue">
    <w:name w:val="Unresolved Mention"/>
    <w:uiPriority w:val="99"/>
    <w:semiHidden/>
    <w:unhideWhenUsed/>
    <w:rsid w:val="008968BC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0B3631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F36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youtu.be/eR5FjMYtEr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B5ED59-750F-4101-9D79-2551F06C3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647FEF-B0B3-4C98-B1E5-CDBB8FF6E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322EFB-402A-4E98-9F6A-10749F3D9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4</TotalTime>
  <Pages>1</Pages>
  <Words>167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Gilles</cp:lastModifiedBy>
  <cp:revision>4</cp:revision>
  <cp:lastPrinted>2000-02-29T10:31:00Z</cp:lastPrinted>
  <dcterms:created xsi:type="dcterms:W3CDTF">2021-11-04T14:05:00Z</dcterms:created>
  <dcterms:modified xsi:type="dcterms:W3CDTF">2021-11-04T14:25:00Z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0x010100EB28163D68FE8E4D9361964FDD814FC4</vt:lpwstr>
  </property>
</Properties>
</file>